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0B0AEF07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r w:rsidR="002F030D">
        <w:rPr>
          <w:rStyle w:val="Strong"/>
          <w:rFonts w:asciiTheme="minorHAnsi" w:hAnsiTheme="minorHAnsi" w:cstheme="minorHAnsi"/>
          <w:lang w:val="en-GB"/>
        </w:rPr>
        <w:t>20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r w:rsidR="002F030D">
        <w:rPr>
          <w:rStyle w:val="Strong"/>
          <w:rFonts w:asciiTheme="minorHAnsi" w:hAnsiTheme="minorHAnsi" w:cstheme="minorHAnsi"/>
          <w:lang w:val="en-GB"/>
        </w:rPr>
        <w:t>G004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2F030D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16A9D8AC" w:rsidR="00C44890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0CEA018C" w14:textId="7FBD291E" w:rsidR="002F030D" w:rsidRPr="002F030D" w:rsidRDefault="002F030D" w:rsidP="002F030D">
      <w:pPr>
        <w:rPr>
          <w:lang w:val="en-GB"/>
        </w:rPr>
      </w:pPr>
      <w:r>
        <w:rPr>
          <w:lang w:val="en-GB"/>
        </w:rPr>
        <w:t xml:space="preserve">A minivan is needed for transportation to accommodate </w:t>
      </w:r>
      <w:proofErr w:type="spellStart"/>
      <w:r>
        <w:rPr>
          <w:lang w:val="en-GB"/>
        </w:rPr>
        <w:t>Betio</w:t>
      </w:r>
      <w:proofErr w:type="spellEnd"/>
      <w:r>
        <w:rPr>
          <w:lang w:val="en-GB"/>
        </w:rPr>
        <w:t xml:space="preserve"> staff as they currently don’t have a transport of their own and use MOJ’s transport to </w:t>
      </w:r>
      <w:proofErr w:type="spellStart"/>
      <w:r>
        <w:rPr>
          <w:lang w:val="en-GB"/>
        </w:rPr>
        <w:t>Betio</w:t>
      </w:r>
      <w:proofErr w:type="spellEnd"/>
      <w:r>
        <w:rPr>
          <w:lang w:val="en-GB"/>
        </w:rPr>
        <w:t>.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36460083" w14:textId="536101BD" w:rsidR="002F030D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  <w:r w:rsidR="00483E55">
        <w:rPr>
          <w:lang w:val="en-GB"/>
        </w:rPr>
        <w:t xml:space="preserve"> Please note that the list of Requirements can be found in the </w:t>
      </w:r>
      <w:r w:rsidR="00483E55">
        <w:rPr>
          <w:b/>
          <w:bCs/>
          <w:i/>
          <w:iCs/>
          <w:lang w:val="en-GB"/>
        </w:rPr>
        <w:t>Instructions on How to Submit a Quotation</w:t>
      </w:r>
      <w:r w:rsidR="00483E55">
        <w:rPr>
          <w:lang w:val="en-GB"/>
        </w:rPr>
        <w:t xml:space="preserve"> template, page 5.</w:t>
      </w:r>
    </w:p>
    <w:p w14:paraId="4B8C811B" w14:textId="77777777" w:rsidR="000F6E98" w:rsidRPr="00483E55" w:rsidRDefault="000F6E98" w:rsidP="00C44890">
      <w:pPr>
        <w:rPr>
          <w:lang w:val="en-GB"/>
        </w:rPr>
      </w:pPr>
    </w:p>
    <w:p w14:paraId="3321152F" w14:textId="0D07FA5A" w:rsidR="00C44890" w:rsidRDefault="00C44890" w:rsidP="002F030D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061C0732" w14:textId="62E93048" w:rsidR="00483E55" w:rsidRPr="00483E55" w:rsidRDefault="00483E55" w:rsidP="00483E55">
      <w:pPr>
        <w:rPr>
          <w:lang w:val="en-GB"/>
        </w:rPr>
      </w:pPr>
      <w:r>
        <w:rPr>
          <w:lang w:val="en-GB"/>
        </w:rPr>
        <w:t>Not applicable</w:t>
      </w:r>
    </w:p>
    <w:p w14:paraId="17367821" w14:textId="5A1EE12C" w:rsidR="00C44890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6DB13471" w14:textId="26AB2D47" w:rsidR="002F030D" w:rsidRPr="002F030D" w:rsidRDefault="002F030D" w:rsidP="002F030D">
      <w:pPr>
        <w:rPr>
          <w:lang w:val="en-GB"/>
        </w:rPr>
      </w:pPr>
      <w:r>
        <w:rPr>
          <w:lang w:val="en-GB"/>
        </w:rPr>
        <w:t xml:space="preserve">2 months after tender is closed. 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34815838" w:rsidR="002A4740" w:rsidRPr="00492684" w:rsidRDefault="00004F01" w:rsidP="00AE6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Nissan 4 doors – </w:t>
            </w:r>
            <w:r w:rsidR="000F6E98">
              <w:rPr>
                <w:lang w:val="en-GB"/>
              </w:rPr>
              <w:t xml:space="preserve">Second hand (2011), </w:t>
            </w:r>
            <w:r w:rsidR="000F6E98">
              <w:rPr>
                <w:lang w:val="en-GB"/>
              </w:rPr>
              <w:t xml:space="preserve">less than 10,000 mileage, </w:t>
            </w:r>
            <w:r>
              <w:rPr>
                <w:lang w:val="en-GB"/>
              </w:rPr>
              <w:t>passenger</w:t>
            </w:r>
            <w:r w:rsidR="000F6E98">
              <w:rPr>
                <w:lang w:val="en-GB"/>
              </w:rPr>
              <w:t>- at least 10 seats</w:t>
            </w:r>
            <w:r>
              <w:rPr>
                <w:lang w:val="en-GB"/>
              </w:rPr>
              <w:t xml:space="preserve">,1 slide door and boot, Air condition,  </w:t>
            </w:r>
            <w:r w:rsidR="0000290E">
              <w:rPr>
                <w:lang w:val="en-GB"/>
              </w:rPr>
              <w:t>Automatic</w:t>
            </w:r>
          </w:p>
        </w:tc>
        <w:tc>
          <w:tcPr>
            <w:tcW w:w="1134" w:type="dxa"/>
          </w:tcPr>
          <w:p w14:paraId="352597C6" w14:textId="2F10E0A2" w:rsidR="002A4740" w:rsidRPr="00492684" w:rsidRDefault="002F03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E3C67F5" w14:textId="5974B114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36C5B31A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6D3AF4AF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462B7" w14:textId="77777777" w:rsidR="0082134D" w:rsidRDefault="0082134D">
      <w:r>
        <w:separator/>
      </w:r>
    </w:p>
  </w:endnote>
  <w:endnote w:type="continuationSeparator" w:id="0">
    <w:p w14:paraId="48FDE106" w14:textId="77777777" w:rsidR="0082134D" w:rsidRDefault="0082134D">
      <w:r>
        <w:continuationSeparator/>
      </w:r>
    </w:p>
  </w:endnote>
  <w:endnote w:type="continuationNotice" w:id="1">
    <w:p w14:paraId="14C0145B" w14:textId="77777777" w:rsidR="0082134D" w:rsidRDefault="008213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0290E" w:rsidRPr="0000290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0290E" w:rsidRPr="0000290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BBD393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F6E98">
      <w:rPr>
        <w:noProof/>
      </w:rPr>
      <w:t>2021-11-11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89CE2" w14:textId="77777777" w:rsidR="0082134D" w:rsidRDefault="0082134D">
      <w:r>
        <w:separator/>
      </w:r>
    </w:p>
  </w:footnote>
  <w:footnote w:type="continuationSeparator" w:id="0">
    <w:p w14:paraId="056D0449" w14:textId="77777777" w:rsidR="0082134D" w:rsidRDefault="0082134D">
      <w:r>
        <w:continuationSeparator/>
      </w:r>
    </w:p>
  </w:footnote>
  <w:footnote w:type="continuationNotice" w:id="1">
    <w:p w14:paraId="31B22A5A" w14:textId="77777777" w:rsidR="0082134D" w:rsidRDefault="008213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645BA2" w:rsidRPr="00492684">
      <w:rPr>
        <w:rStyle w:val="Strong"/>
        <w:rFonts w:asciiTheme="minorHAnsi" w:hAnsiTheme="minorHAnsi" w:cstheme="minorHAnsi"/>
        <w:lang w:val="en-GB"/>
      </w:rPr>
      <w:t>RFQ-</w:t>
    </w:r>
    <w:r w:rsidR="00645BA2">
      <w:rPr>
        <w:rStyle w:val="Strong"/>
        <w:rFonts w:asciiTheme="minorHAnsi" w:hAnsiTheme="minorHAnsi" w:cstheme="minorHAnsi"/>
        <w:lang w:val="en-GB"/>
      </w:rPr>
      <w:t>20</w:t>
    </w:r>
    <w:r w:rsidR="00645BA2" w:rsidRPr="00492684">
      <w:rPr>
        <w:rStyle w:val="Strong"/>
        <w:rFonts w:asciiTheme="minorHAnsi" w:hAnsiTheme="minorHAnsi" w:cstheme="minorHAnsi"/>
        <w:lang w:val="en-GB"/>
      </w:rPr>
      <w:t>-</w:t>
    </w:r>
    <w:r w:rsidR="00645BA2">
      <w:rPr>
        <w:rStyle w:val="Strong"/>
        <w:rFonts w:asciiTheme="minorHAnsi" w:hAnsiTheme="minorHAnsi" w:cstheme="minorHAnsi"/>
        <w:lang w:val="en-GB"/>
      </w:rPr>
      <w:t>G004</w:t>
    </w:r>
    <w:r w:rsidR="00645BA2" w:rsidRPr="00492684">
      <w:rPr>
        <w:rStyle w:val="Strong"/>
        <w:rFonts w:asciiTheme="minorHAnsi" w:hAnsiTheme="minorHAnsi" w:cstheme="minorHAnsi"/>
        <w:lang w:val="en-GB"/>
      </w:rPr>
      <w:t>-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DA04114"/>
    <w:multiLevelType w:val="hybridMultilevel"/>
    <w:tmpl w:val="D47C2A68"/>
    <w:lvl w:ilvl="0" w:tplc="83B655D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 w:numId="16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90E"/>
    <w:rsid w:val="00002F03"/>
    <w:rsid w:val="00004A90"/>
    <w:rsid w:val="00004E8A"/>
    <w:rsid w:val="00004F01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6E98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9E1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4C23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30D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075E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E55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2D54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5BA2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4D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C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2804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E6FD1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18D6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5ACF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3C90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83E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2134B601-2305-4877-BF75-BADBF8704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E0ED5D-6CD8-47DC-BC01-B7340BD90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912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3</cp:revision>
  <cp:lastPrinted>2021-07-30T02:34:00Z</cp:lastPrinted>
  <dcterms:created xsi:type="dcterms:W3CDTF">2021-10-06T01:44:00Z</dcterms:created>
  <dcterms:modified xsi:type="dcterms:W3CDTF">2021-11-11T05:00:00Z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